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9A7AD" w14:textId="77777777" w:rsidR="00494815" w:rsidRDefault="00494815" w:rsidP="00494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COLYN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7B924DB8" w14:textId="77777777" w:rsidR="00494815" w:rsidRDefault="00494815" w:rsidP="00494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St.Osyth</w:t>
      </w:r>
      <w:proofErr w:type="spellEnd"/>
      <w:proofErr w:type="gramEnd"/>
      <w:r>
        <w:rPr>
          <w:rFonts w:ascii="Times New Roman" w:hAnsi="Times New Roman" w:cs="Times New Roman"/>
        </w:rPr>
        <w:t>, Essex. Miller.</w:t>
      </w:r>
    </w:p>
    <w:p w14:paraId="36BC7CB0" w14:textId="77777777" w:rsidR="00494815" w:rsidRDefault="00494815" w:rsidP="00494815">
      <w:pPr>
        <w:rPr>
          <w:rFonts w:ascii="Times New Roman" w:hAnsi="Times New Roman" w:cs="Times New Roman"/>
        </w:rPr>
      </w:pPr>
    </w:p>
    <w:p w14:paraId="780834B1" w14:textId="77777777" w:rsidR="00494815" w:rsidRDefault="00494815" w:rsidP="00494815">
      <w:pPr>
        <w:rPr>
          <w:rFonts w:ascii="Times New Roman" w:hAnsi="Times New Roman" w:cs="Times New Roman"/>
        </w:rPr>
      </w:pPr>
    </w:p>
    <w:p w14:paraId="6DDA5273" w14:textId="77777777" w:rsidR="00494815" w:rsidRDefault="00494815" w:rsidP="00494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2 Joan, widow of William Terry of Manningtree(q.v.).</w:t>
      </w:r>
    </w:p>
    <w:p w14:paraId="6B99F232" w14:textId="77777777" w:rsidR="00494815" w:rsidRDefault="00494815" w:rsidP="00494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0BED6213" w14:textId="77777777" w:rsidR="00494815" w:rsidRDefault="00494815" w:rsidP="00494815">
      <w:pPr>
        <w:rPr>
          <w:rFonts w:ascii="Times New Roman" w:hAnsi="Times New Roman" w:cs="Times New Roman"/>
        </w:rPr>
      </w:pPr>
    </w:p>
    <w:p w14:paraId="2CD83AC3" w14:textId="77777777" w:rsidR="00494815" w:rsidRDefault="00494815" w:rsidP="00494815">
      <w:pPr>
        <w:rPr>
          <w:rFonts w:ascii="Times New Roman" w:hAnsi="Times New Roman" w:cs="Times New Roman"/>
        </w:rPr>
      </w:pPr>
    </w:p>
    <w:p w14:paraId="7E5305BB" w14:textId="77777777" w:rsidR="00494815" w:rsidRDefault="00494815" w:rsidP="00494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Alice Parker, Abbess of </w:t>
      </w:r>
      <w:proofErr w:type="spellStart"/>
      <w:r>
        <w:rPr>
          <w:rFonts w:ascii="Times New Roman" w:hAnsi="Times New Roman" w:cs="Times New Roman"/>
        </w:rPr>
        <w:t>Canonlegh</w:t>
      </w:r>
      <w:proofErr w:type="spellEnd"/>
      <w:r>
        <w:rPr>
          <w:rFonts w:ascii="Times New Roman" w:hAnsi="Times New Roman" w:cs="Times New Roman"/>
        </w:rPr>
        <w:t xml:space="preserve">(q.v.), brought a plaint of debt against </w:t>
      </w:r>
    </w:p>
    <w:p w14:paraId="520FCE4B" w14:textId="77777777" w:rsidR="00494815" w:rsidRDefault="00494815" w:rsidP="00494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them, as the executors of William Terry(q.v.),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Nicholas Braunston</w:t>
      </w:r>
    </w:p>
    <w:p w14:paraId="4369FAB9" w14:textId="77777777" w:rsidR="00494815" w:rsidRDefault="00494815" w:rsidP="00494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East </w:t>
      </w:r>
      <w:proofErr w:type="spellStart"/>
      <w:r>
        <w:rPr>
          <w:rFonts w:ascii="Times New Roman" w:hAnsi="Times New Roman" w:cs="Times New Roman"/>
        </w:rPr>
        <w:t>Berfold</w:t>
      </w:r>
      <w:proofErr w:type="spellEnd"/>
      <w:r>
        <w:rPr>
          <w:rFonts w:ascii="Times New Roman" w:hAnsi="Times New Roman" w:cs="Times New Roman"/>
        </w:rPr>
        <w:t xml:space="preserve">(q.v.) and Thomas Braunston of Ipswich(q.v.), as the </w:t>
      </w:r>
    </w:p>
    <w:p w14:paraId="53C45F20" w14:textId="77777777" w:rsidR="00494815" w:rsidRDefault="00494815" w:rsidP="00494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executors of Robert Braunston of Benfleet(q.v.).  (ibid.)</w:t>
      </w:r>
    </w:p>
    <w:p w14:paraId="2F823940" w14:textId="77777777" w:rsidR="00494815" w:rsidRDefault="00494815" w:rsidP="00494815">
      <w:pPr>
        <w:rPr>
          <w:rFonts w:ascii="Times New Roman" w:hAnsi="Times New Roman" w:cs="Times New Roman"/>
        </w:rPr>
      </w:pPr>
    </w:p>
    <w:p w14:paraId="31DB11EF" w14:textId="77777777" w:rsidR="00494815" w:rsidRDefault="00494815" w:rsidP="00494815">
      <w:pPr>
        <w:rPr>
          <w:rFonts w:ascii="Times New Roman" w:hAnsi="Times New Roman" w:cs="Times New Roman"/>
        </w:rPr>
      </w:pPr>
    </w:p>
    <w:p w14:paraId="3C4BD4D1" w14:textId="77777777" w:rsidR="00494815" w:rsidRDefault="00494815" w:rsidP="004948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June 2019</w:t>
      </w:r>
    </w:p>
    <w:p w14:paraId="01BFE4B5" w14:textId="77777777" w:rsidR="006B2F86" w:rsidRPr="00E71FC3" w:rsidRDefault="004948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C8695" w14:textId="77777777" w:rsidR="00494815" w:rsidRDefault="00494815" w:rsidP="00E71FC3">
      <w:r>
        <w:separator/>
      </w:r>
    </w:p>
  </w:endnote>
  <w:endnote w:type="continuationSeparator" w:id="0">
    <w:p w14:paraId="25BC3BF8" w14:textId="77777777" w:rsidR="00494815" w:rsidRDefault="0049481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C9C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59BEB" w14:textId="77777777" w:rsidR="00494815" w:rsidRDefault="00494815" w:rsidP="00E71FC3">
      <w:r>
        <w:separator/>
      </w:r>
    </w:p>
  </w:footnote>
  <w:footnote w:type="continuationSeparator" w:id="0">
    <w:p w14:paraId="22680AB7" w14:textId="77777777" w:rsidR="00494815" w:rsidRDefault="0049481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815"/>
    <w:rsid w:val="001A7C09"/>
    <w:rsid w:val="0049481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06245"/>
  <w15:chartTrackingRefBased/>
  <w15:docId w15:val="{FCF7DE41-AE9C-4A8C-9FA3-BF790CFC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81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2019-06-25T18:49:00Z</dcterms:created>
  <dcterms:modified xsi:type="dcterms:W3CDTF">2019-06-25T18:50:00Z</dcterms:modified>
</cp:coreProperties>
</file>